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B648D" w14:textId="77777777" w:rsidR="006D25CB" w:rsidRDefault="006D25CB" w:rsidP="006D25CB">
      <w:pPr>
        <w:pStyle w:val="NoSpacing"/>
      </w:pPr>
      <w:r>
        <w:rPr>
          <w:u w:val="single"/>
        </w:rPr>
        <w:t>William BARBER</w:t>
      </w:r>
      <w:r>
        <w:t xml:space="preserve">   </w:t>
      </w:r>
      <w:proofErr w:type="gramStart"/>
      <w:r>
        <w:t xml:space="preserve">   (</w:t>
      </w:r>
      <w:proofErr w:type="gramEnd"/>
      <w:r>
        <w:t>d.1483)</w:t>
      </w:r>
    </w:p>
    <w:p w14:paraId="6F0D4099" w14:textId="77777777" w:rsidR="006D25CB" w:rsidRDefault="006D25CB" w:rsidP="006D25CB">
      <w:pPr>
        <w:pStyle w:val="NoSpacing"/>
      </w:pPr>
    </w:p>
    <w:p w14:paraId="6A742371" w14:textId="77777777" w:rsidR="006D25CB" w:rsidRDefault="006D25CB" w:rsidP="006D25CB">
      <w:pPr>
        <w:pStyle w:val="NoSpacing"/>
      </w:pPr>
    </w:p>
    <w:p w14:paraId="04809B9E" w14:textId="77777777" w:rsidR="006D25CB" w:rsidRDefault="006D25CB" w:rsidP="006D25CB">
      <w:pPr>
        <w:pStyle w:val="NoSpacing"/>
      </w:pPr>
      <w:r>
        <w:tab/>
        <w:t>1483</w:t>
      </w:r>
      <w:r>
        <w:tab/>
        <w:t>He died in or before this time.</w:t>
      </w:r>
    </w:p>
    <w:p w14:paraId="54DEAFA6" w14:textId="77777777" w:rsidR="006D25CB" w:rsidRDefault="006D25CB" w:rsidP="006D25CB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7E05566E" w14:textId="77777777" w:rsidR="006D25CB" w:rsidRDefault="006D25CB" w:rsidP="006D25CB">
      <w:pPr>
        <w:pStyle w:val="NoSpacing"/>
      </w:pPr>
    </w:p>
    <w:p w14:paraId="2DD1C614" w14:textId="77777777" w:rsidR="006D25CB" w:rsidRDefault="006D25CB" w:rsidP="006D25CB">
      <w:pPr>
        <w:pStyle w:val="NoSpacing"/>
      </w:pPr>
    </w:p>
    <w:p w14:paraId="63A8BA84" w14:textId="77777777" w:rsidR="006D25CB" w:rsidRDefault="006D25CB" w:rsidP="006D25CB">
      <w:pPr>
        <w:pStyle w:val="NoSpacing"/>
      </w:pPr>
      <w:r>
        <w:t xml:space="preserve">Executors:  Thomas </w:t>
      </w:r>
      <w:proofErr w:type="spellStart"/>
      <w:r>
        <w:t>Barly</w:t>
      </w:r>
      <w:proofErr w:type="spellEnd"/>
      <w:r>
        <w:t xml:space="preserve"> of Norwich(q.v.) and his wife, Cecilia(q.v.).  (ibid.)</w:t>
      </w:r>
    </w:p>
    <w:p w14:paraId="5B083E35" w14:textId="77777777" w:rsidR="006D25CB" w:rsidRDefault="006D25CB" w:rsidP="006D25CB">
      <w:pPr>
        <w:pStyle w:val="NoSpacing"/>
      </w:pPr>
    </w:p>
    <w:p w14:paraId="66475271" w14:textId="77777777" w:rsidR="006D25CB" w:rsidRDefault="006D25CB" w:rsidP="006D25CB">
      <w:pPr>
        <w:pStyle w:val="NoSpacing"/>
      </w:pPr>
    </w:p>
    <w:p w14:paraId="59329510" w14:textId="77777777" w:rsidR="006D25CB" w:rsidRDefault="006D25CB" w:rsidP="006D25CB">
      <w:pPr>
        <w:pStyle w:val="NoSpacing"/>
      </w:pPr>
      <w:r>
        <w:t>31 July 2018</w:t>
      </w:r>
    </w:p>
    <w:p w14:paraId="1187D63D" w14:textId="77777777" w:rsidR="006B2F86" w:rsidRPr="00E71FC3" w:rsidRDefault="006D25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4D5EC" w14:textId="77777777" w:rsidR="006D25CB" w:rsidRDefault="006D25CB" w:rsidP="00E71FC3">
      <w:pPr>
        <w:spacing w:after="0" w:line="240" w:lineRule="auto"/>
      </w:pPr>
      <w:r>
        <w:separator/>
      </w:r>
    </w:p>
  </w:endnote>
  <w:endnote w:type="continuationSeparator" w:id="0">
    <w:p w14:paraId="3A999E1F" w14:textId="77777777" w:rsidR="006D25CB" w:rsidRDefault="006D25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7E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2A992" w14:textId="77777777" w:rsidR="006D25CB" w:rsidRDefault="006D25CB" w:rsidP="00E71FC3">
      <w:pPr>
        <w:spacing w:after="0" w:line="240" w:lineRule="auto"/>
      </w:pPr>
      <w:r>
        <w:separator/>
      </w:r>
    </w:p>
  </w:footnote>
  <w:footnote w:type="continuationSeparator" w:id="0">
    <w:p w14:paraId="39CC67C5" w14:textId="77777777" w:rsidR="006D25CB" w:rsidRDefault="006D25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5CB"/>
    <w:rsid w:val="001A7C09"/>
    <w:rsid w:val="00577BD5"/>
    <w:rsid w:val="00656CBA"/>
    <w:rsid w:val="006A1F77"/>
    <w:rsid w:val="006D25C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D322B"/>
  <w15:chartTrackingRefBased/>
  <w15:docId w15:val="{6C9F9E4A-344E-4FD7-A6CD-07B989BC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2018-11-07T19:34:00Z</dcterms:created>
  <dcterms:modified xsi:type="dcterms:W3CDTF">2018-11-07T19:34:00Z</dcterms:modified>
</cp:coreProperties>
</file>